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942" w:rsidRDefault="00587942" w:rsidP="009D4EA3">
      <w:pPr>
        <w:spacing w:before="100" w:beforeAutospacing="1" w:line="238" w:lineRule="atLeast"/>
        <w:ind w:right="-1674" w:hanging="43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</w:t>
      </w:r>
    </w:p>
    <w:p w:rsidR="00587942" w:rsidRDefault="00587942" w:rsidP="009D4EA3">
      <w:pPr>
        <w:spacing w:before="100" w:beforeAutospacing="1" w:line="238" w:lineRule="atLeast"/>
        <w:ind w:right="-1674" w:hanging="431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>ПРИЛОЖЕНИЕ № 3</w:t>
      </w:r>
    </w:p>
    <w:p w:rsidR="00587942" w:rsidRDefault="00587942" w:rsidP="009D4EA3">
      <w:pPr>
        <w:pStyle w:val="NormalWeb"/>
        <w:spacing w:beforeAutospacing="0" w:after="0" w:afterAutospacing="0" w:line="20" w:lineRule="atLeast"/>
        <w:ind w:left="7513"/>
        <w:rPr>
          <w:sz w:val="28"/>
          <w:szCs w:val="28"/>
        </w:rPr>
      </w:pPr>
      <w:r>
        <w:rPr>
          <w:sz w:val="28"/>
          <w:szCs w:val="28"/>
        </w:rPr>
        <w:t xml:space="preserve">                     к муниципальной программе «Защита населения</w:t>
      </w:r>
    </w:p>
    <w:p w:rsidR="00587942" w:rsidRDefault="00587942" w:rsidP="009D4EA3">
      <w:pPr>
        <w:pStyle w:val="NormalWeb"/>
        <w:spacing w:beforeAutospacing="0" w:after="0" w:afterAutospacing="0" w:line="20" w:lineRule="atLeast"/>
        <w:ind w:left="7513"/>
        <w:rPr>
          <w:sz w:val="28"/>
          <w:szCs w:val="28"/>
        </w:rPr>
      </w:pPr>
      <w:r>
        <w:rPr>
          <w:sz w:val="28"/>
          <w:szCs w:val="28"/>
        </w:rPr>
        <w:t xml:space="preserve">                     и территорий от чрезвычайных ситуаций, </w:t>
      </w:r>
    </w:p>
    <w:p w:rsidR="00587942" w:rsidRDefault="00587942" w:rsidP="009D4EA3">
      <w:pPr>
        <w:pStyle w:val="NormalWeb"/>
        <w:spacing w:beforeAutospacing="0" w:after="0" w:afterAutospacing="0" w:line="20" w:lineRule="atLeast"/>
        <w:ind w:left="7513"/>
        <w:rPr>
          <w:sz w:val="28"/>
          <w:szCs w:val="28"/>
        </w:rPr>
      </w:pPr>
      <w:r>
        <w:rPr>
          <w:sz w:val="28"/>
          <w:szCs w:val="28"/>
        </w:rPr>
        <w:t xml:space="preserve">                     обеспечение пожарной безопасности и</w:t>
      </w:r>
    </w:p>
    <w:p w:rsidR="00587942" w:rsidRDefault="00587942" w:rsidP="009D4EA3">
      <w:pPr>
        <w:pStyle w:val="NormalWeb"/>
        <w:spacing w:beforeAutospacing="0" w:after="0" w:afterAutospacing="0" w:line="20" w:lineRule="atLeast"/>
        <w:ind w:left="7513"/>
        <w:rPr>
          <w:sz w:val="28"/>
          <w:szCs w:val="28"/>
        </w:rPr>
      </w:pPr>
      <w:r>
        <w:rPr>
          <w:sz w:val="28"/>
          <w:szCs w:val="28"/>
        </w:rPr>
        <w:t xml:space="preserve">                     безопасности населения на водных объектах </w:t>
      </w:r>
    </w:p>
    <w:p w:rsidR="00587942" w:rsidRDefault="00587942" w:rsidP="009D4EA3">
      <w:pPr>
        <w:pStyle w:val="NormalWeb"/>
        <w:spacing w:beforeAutospacing="0" w:after="0" w:afterAutospacing="0" w:line="20" w:lineRule="atLeast"/>
        <w:ind w:left="7513"/>
        <w:rPr>
          <w:sz w:val="28"/>
          <w:szCs w:val="28"/>
        </w:rPr>
      </w:pPr>
      <w:r>
        <w:rPr>
          <w:sz w:val="28"/>
          <w:szCs w:val="28"/>
        </w:rPr>
        <w:t xml:space="preserve">                     в городе Кирсанове Тамбовской области» </w:t>
      </w:r>
    </w:p>
    <w:p w:rsidR="00587942" w:rsidRDefault="00587942" w:rsidP="009D4EA3">
      <w:pPr>
        <w:pStyle w:val="NormalWeb"/>
        <w:spacing w:beforeAutospacing="0" w:after="0" w:afterAutospacing="0" w:line="20" w:lineRule="atLeast"/>
        <w:ind w:left="7513"/>
      </w:pPr>
      <w:r>
        <w:rPr>
          <w:sz w:val="28"/>
          <w:szCs w:val="28"/>
        </w:rPr>
        <w:t xml:space="preserve">                      на 2015-2030 годы</w:t>
      </w:r>
    </w:p>
    <w:p w:rsidR="00587942" w:rsidRDefault="005879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87942" w:rsidRDefault="0058794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РЕСУРСНОЕ ОБЕСПЕЧЕНИЕ</w:t>
      </w:r>
    </w:p>
    <w:p w:rsidR="00587942" w:rsidRDefault="0058794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реализации муниципальной программы города Кирсанова Тамбовской области «Защита населения и территорий от чрезвычайных ситуаций, обеспечение пожарной безопасности и безопасности людей на водных объектах в городе Кирсанове Тамбовской области» на 2015 - 2030 годы</w:t>
      </w:r>
    </w:p>
    <w:p w:rsidR="00587942" w:rsidRDefault="0058794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счет всех  источников финансирования</w:t>
      </w:r>
    </w:p>
    <w:p w:rsidR="00587942" w:rsidRDefault="00587942"/>
    <w:tbl>
      <w:tblPr>
        <w:tblW w:w="15225" w:type="dxa"/>
        <w:tblCellMar>
          <w:top w:w="57" w:type="dxa"/>
          <w:left w:w="57" w:type="dxa"/>
          <w:bottom w:w="57" w:type="dxa"/>
          <w:right w:w="0" w:type="dxa"/>
        </w:tblCellMar>
        <w:tblLook w:val="0000"/>
      </w:tblPr>
      <w:tblGrid>
        <w:gridCol w:w="2117"/>
        <w:gridCol w:w="3312"/>
        <w:gridCol w:w="3193"/>
        <w:gridCol w:w="774"/>
        <w:gridCol w:w="1142"/>
        <w:gridCol w:w="1160"/>
        <w:gridCol w:w="1161"/>
        <w:gridCol w:w="992"/>
        <w:gridCol w:w="1374"/>
      </w:tblGrid>
      <w:tr w:rsidR="00587942" w:rsidRPr="001A096C" w:rsidTr="00FA2087">
        <w:tc>
          <w:tcPr>
            <w:tcW w:w="21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33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программы, подпрограммы муниципальной программы, основного мероприятия </w:t>
            </w:r>
          </w:p>
        </w:tc>
        <w:tc>
          <w:tcPr>
            <w:tcW w:w="31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исполнитель, соисполнители </w:t>
            </w:r>
          </w:p>
        </w:tc>
        <w:tc>
          <w:tcPr>
            <w:tcW w:w="66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Объемы финансирования, тыс. рублей, в т.ч.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по годам, всего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федераль ный бюджет</w:t>
            </w: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Бюджет города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внебюджет ные средства</w:t>
            </w:r>
          </w:p>
        </w:tc>
      </w:tr>
      <w:tr w:rsidR="00587942" w:rsidRPr="001A096C" w:rsidTr="00FA2087">
        <w:trPr>
          <w:trHeight w:val="270"/>
        </w:trPr>
        <w:tc>
          <w:tcPr>
            <w:tcW w:w="2117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 w:rsidP="00351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12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 w:rsidP="00351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3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 w:rsidP="00351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6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 w:rsidP="00351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351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 w:rsidP="00351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</w:tcPr>
          <w:p w:rsidR="00587942" w:rsidRPr="001A096C" w:rsidRDefault="00587942" w:rsidP="00351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 w:rsidP="00351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87942" w:rsidRPr="001A096C" w:rsidTr="00FA2087">
        <w:tc>
          <w:tcPr>
            <w:tcW w:w="211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3312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 xml:space="preserve">«Защита населения и территорий от чрезвычайных ситуаций, обеспечение пожарной безопасности и безопасности людей на водных объектах в городе Кирсанове Тамбовской области» на 2015 - 2030 годы </w:t>
            </w:r>
          </w:p>
        </w:tc>
        <w:tc>
          <w:tcPr>
            <w:tcW w:w="3193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60,4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60,4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155,0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155,0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326,0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326,0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59,3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59,3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243,0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243,0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Default="00587942">
            <w:r w:rsidRPr="00A17B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Default="00587942">
            <w:r w:rsidRPr="00433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Default="00587942">
            <w:r w:rsidRPr="00A17B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Default="00587942">
            <w:r w:rsidRPr="00433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Default="00587942">
            <w:r w:rsidRPr="00A17B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Default="00587942">
            <w:r w:rsidRPr="00433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Default="00587942">
            <w:r w:rsidRPr="00A17B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Default="00587942">
            <w:r w:rsidRPr="00433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Default="00587942">
            <w:r w:rsidRPr="00A17B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Default="00587942">
            <w:r w:rsidRPr="00433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Default="00587942">
            <w:r w:rsidRPr="00A17B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Default="00587942">
            <w:r w:rsidRPr="00433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Default="00587942">
            <w:r w:rsidRPr="00A17B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1476</w:t>
            </w:r>
            <w:r w:rsidRPr="001A096C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1476,7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исполнитель- отдел гражданской обороны  чрезвычайных ситуаций и общественной безопасности </w:t>
            </w: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54,4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54,4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31,24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31,24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174,4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174,4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FA2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FA2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FA2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FA2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FA2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FA2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FA2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FA2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FA2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771,04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771,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соисполнитель — отдел образования администрации города</w:t>
            </w: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292,0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292,0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соисполнитель — </w:t>
            </w: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МБОУ СОШ №1</w:t>
            </w: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147,0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147,0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68,9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68,9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327,9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327,9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соисполнитель — </w:t>
            </w: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МБОУ ООШ</w:t>
            </w: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102,42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102,42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102,42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102,42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соисполнитель — </w:t>
            </w: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МБДОУ детский сад «Ромашка»</w:t>
            </w: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11,168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11,168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11,168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11,168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соисполнитель — </w:t>
            </w: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МБДОУ детский сад «Аленка»</w:t>
            </w: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41,004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41,004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41,004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41,004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соисполнитель — </w:t>
            </w: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МБДОУ детский сад «Улыбка»</w:t>
            </w: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35,69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35,69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35,69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35,69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соисполнитель — </w:t>
            </w: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МБОУ ДОД «Центр детского творчества»</w:t>
            </w: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43,1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43,1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81,1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81,1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соисполнитель — </w:t>
            </w: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МБОУ ДОД «Детско-юношеская спортивная школа»</w:t>
            </w: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Подпрограмма муниципальной программы</w:t>
            </w: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«Снижение рисков и смягчение последствий чрезвычайных ситуаций природного и техногенного характера и развитие единой дежурно-диспетчерской службы города Кирсанова» на 2015-2030 годы</w:t>
            </w:r>
          </w:p>
        </w:tc>
        <w:tc>
          <w:tcPr>
            <w:tcW w:w="3193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60,4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60,4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51,24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51,24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174,4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174,4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864,04</w:t>
            </w: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880,04</w:t>
            </w: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исполнитель- отдел гражданской обороны, чрезвычайных ситуаций  и общественной безопасности </w:t>
            </w: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54,4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54,4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31,24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31,24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174,4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174,4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588,04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588,04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8622" w:type="dxa"/>
            <w:gridSpan w:val="3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Соисполнитель отдел образования администрации </w:t>
            </w: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8622" w:type="dxa"/>
            <w:gridSpan w:val="3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8622" w:type="dxa"/>
            <w:gridSpan w:val="3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8622" w:type="dxa"/>
            <w:gridSpan w:val="3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8622" w:type="dxa"/>
            <w:gridSpan w:val="3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8622" w:type="dxa"/>
            <w:gridSpan w:val="3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8622" w:type="dxa"/>
            <w:gridSpan w:val="3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8622" w:type="dxa"/>
            <w:gridSpan w:val="3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8622" w:type="dxa"/>
            <w:gridSpan w:val="3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8622" w:type="dxa"/>
            <w:gridSpan w:val="3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8622" w:type="dxa"/>
            <w:gridSpan w:val="3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8622" w:type="dxa"/>
            <w:gridSpan w:val="3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8622" w:type="dxa"/>
            <w:gridSpan w:val="3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8622" w:type="dxa"/>
            <w:gridSpan w:val="3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8622" w:type="dxa"/>
            <w:gridSpan w:val="3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8622" w:type="dxa"/>
            <w:gridSpan w:val="3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8622" w:type="dxa"/>
            <w:gridSpan w:val="3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8622" w:type="dxa"/>
            <w:gridSpan w:val="3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Подпрограмма муниципальной программы</w:t>
            </w:r>
          </w:p>
        </w:tc>
        <w:tc>
          <w:tcPr>
            <w:tcW w:w="3312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«Пожарная безопасность в городе Кирсанове» на 2015-2030 годы</w:t>
            </w:r>
          </w:p>
        </w:tc>
        <w:tc>
          <w:tcPr>
            <w:tcW w:w="3193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283,0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283,0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147,0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147,0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sz w:val="24"/>
                <w:szCs w:val="24"/>
              </w:rPr>
              <w:t>8,0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sz w:val="24"/>
                <w:szCs w:val="24"/>
              </w:rPr>
              <w:t>8,0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sz w:val="24"/>
                <w:szCs w:val="24"/>
              </w:rPr>
              <w:t>68,9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sz w:val="24"/>
                <w:szCs w:val="24"/>
              </w:rPr>
              <w:t>68,9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sz w:val="24"/>
                <w:szCs w:val="24"/>
              </w:rPr>
              <w:t>23,0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sz w:val="24"/>
                <w:szCs w:val="24"/>
              </w:rPr>
              <w:t>23,0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530,9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402FDD" w:rsidRDefault="00587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FDD">
              <w:rPr>
                <w:rFonts w:ascii="Times New Roman" w:hAnsi="Times New Roman" w:cs="Times New Roman"/>
                <w:b/>
                <w:sz w:val="24"/>
                <w:szCs w:val="24"/>
              </w:rPr>
              <w:t>530,9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исполнитель- отдел гражданской обороны, чрезвычайных ситуаций, общественной безопасности и мобилизационной подготовки администрации города</w:t>
            </w: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соисполнитель — </w:t>
            </w: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МБОУ СОШ №1</w:t>
            </w: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147,0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147,0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68,9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68,9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327,9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327,9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соисполнитель — </w:t>
            </w: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МБОУ ООШ</w:t>
            </w: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102,42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102,42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102,42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102,42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соисполнитель — </w:t>
            </w: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МБДОУ детский сад «Ромашка»</w:t>
            </w: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11,168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11,168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11,168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11,168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соисполнитель — </w:t>
            </w: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МБДОУ детский сад «Аленка»</w:t>
            </w: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41,004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41,004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Default="00587942">
            <w:r w:rsidRPr="00F93BF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Default="00587942" w:rsidP="00212963">
            <w:r w:rsidRPr="00F93BF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Default="00587942">
            <w:r w:rsidRPr="00F93BF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Default="00587942" w:rsidP="00212963">
            <w:r w:rsidRPr="00F93BF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Default="00587942">
            <w:r w:rsidRPr="00F93BF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Default="00587942" w:rsidP="00212963">
            <w:r w:rsidRPr="00F93BF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Default="00587942">
            <w:r w:rsidRPr="00F93BF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Default="00587942" w:rsidP="00212963">
            <w:r w:rsidRPr="00F93BF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Default="00587942">
            <w:r w:rsidRPr="00F93BF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Default="00587942" w:rsidP="00212963">
            <w:r w:rsidRPr="00F93BF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Default="00587942">
            <w:r w:rsidRPr="00F93BF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Default="00587942" w:rsidP="00212963">
            <w:r w:rsidRPr="00F93BF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41,004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41,004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соисполнитель — </w:t>
            </w: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МБДОУ детский сад «Улыбка»</w:t>
            </w: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35,69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35,69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58,69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58,69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соисполнитель — </w:t>
            </w: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МБОУ ДОД «Центр детского творчества»</w:t>
            </w: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43,1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43,1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66,1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соисполнитель — </w:t>
            </w: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МБОУ ДОД «Детско-юношеская спортивная школа»</w:t>
            </w: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соисполнитель - МБУК  «Кирсановская городская библиотека»</w:t>
            </w: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Подпрограмма муниципальной программы</w:t>
            </w:r>
          </w:p>
        </w:tc>
        <w:tc>
          <w:tcPr>
            <w:tcW w:w="3312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людей на водных объектах города» на 2015 - 2030 годы</w:t>
            </w: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</w:t>
            </w: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</w:t>
            </w: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исполнитель- отдел гражданской обороны, чрезвычайных ситуаций, общественной безопасности и мобилизационной подготовки администрации города</w:t>
            </w: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942" w:rsidRPr="001A096C" w:rsidTr="00FA2087">
        <w:tc>
          <w:tcPr>
            <w:tcW w:w="2117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left w:val="single" w:sz="6" w:space="0" w:color="000000"/>
              <w:bottom w:val="single" w:sz="6" w:space="0" w:color="000000"/>
            </w:tcBorders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</w:t>
            </w: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16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tcMar>
              <w:left w:w="60" w:type="dxa"/>
              <w:bottom w:w="60" w:type="dxa"/>
              <w:right w:w="60" w:type="dxa"/>
            </w:tcMar>
          </w:tcPr>
          <w:p w:rsidR="00587942" w:rsidRPr="001A096C" w:rsidRDefault="00587942" w:rsidP="002129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</w:t>
            </w: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57" w:type="dxa"/>
            </w:tcMar>
          </w:tcPr>
          <w:p w:rsidR="00587942" w:rsidRPr="001A096C" w:rsidRDefault="0058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</w:tbl>
    <w:p w:rsidR="00587942" w:rsidRDefault="00587942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87942" w:rsidRDefault="00587942">
      <w:pPr>
        <w:rPr>
          <w:rFonts w:ascii="Times New Roman" w:hAnsi="Times New Roman" w:cs="Times New Roman"/>
          <w:sz w:val="24"/>
          <w:szCs w:val="24"/>
        </w:rPr>
      </w:pPr>
    </w:p>
    <w:sectPr w:rsidR="00587942" w:rsidSect="009D4EA3">
      <w:pgSz w:w="16838" w:h="11906" w:orient="landscape"/>
      <w:pgMar w:top="851" w:right="818" w:bottom="1701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08AB"/>
    <w:rsid w:val="001A096C"/>
    <w:rsid w:val="002128CF"/>
    <w:rsid w:val="00212963"/>
    <w:rsid w:val="00351A16"/>
    <w:rsid w:val="00402FDD"/>
    <w:rsid w:val="00433452"/>
    <w:rsid w:val="00587942"/>
    <w:rsid w:val="00623D25"/>
    <w:rsid w:val="00706AC6"/>
    <w:rsid w:val="007C08AB"/>
    <w:rsid w:val="00883116"/>
    <w:rsid w:val="0098541A"/>
    <w:rsid w:val="009D4EA3"/>
    <w:rsid w:val="00A17B88"/>
    <w:rsid w:val="00B659B2"/>
    <w:rsid w:val="00DA7767"/>
    <w:rsid w:val="00F65513"/>
    <w:rsid w:val="00F86DC1"/>
    <w:rsid w:val="00F93BFA"/>
    <w:rsid w:val="00FA20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8AB"/>
    <w:pPr>
      <w:spacing w:after="160" w:line="259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706AC6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kern w:val="2"/>
      <w:sz w:val="28"/>
      <w:szCs w:val="20"/>
      <w:lang w:val="en-US" w:eastAsia="zh-C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06AC6"/>
    <w:rPr>
      <w:rFonts w:ascii="Arial" w:hAnsi="Arial" w:cs="Arial"/>
      <w:b/>
      <w:kern w:val="2"/>
      <w:sz w:val="28"/>
      <w:lang w:val="en-US" w:eastAsia="zh-CN" w:bidi="hi-IN"/>
    </w:rPr>
  </w:style>
  <w:style w:type="character" w:customStyle="1" w:styleId="Heading1Char1">
    <w:name w:val="Heading 1 Char1"/>
    <w:basedOn w:val="DefaultParagraphFont"/>
    <w:link w:val="Heading1"/>
    <w:uiPriority w:val="99"/>
    <w:locked/>
    <w:rsid w:val="00706AC6"/>
    <w:rPr>
      <w:rFonts w:ascii="Arial" w:hAnsi="Arial" w:cs="Arial"/>
      <w:b/>
      <w:kern w:val="2"/>
      <w:sz w:val="20"/>
      <w:szCs w:val="20"/>
      <w:lang w:val="en-US" w:eastAsia="zh-CN" w:bidi="hi-IN"/>
    </w:rPr>
  </w:style>
  <w:style w:type="paragraph" w:customStyle="1" w:styleId="a">
    <w:name w:val="Заголовок"/>
    <w:basedOn w:val="Normal"/>
    <w:next w:val="BodyText"/>
    <w:uiPriority w:val="99"/>
    <w:rsid w:val="007C08A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7C08AB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86DC1"/>
    <w:rPr>
      <w:rFonts w:cs="Times New Roman"/>
      <w:lang w:eastAsia="en-US"/>
    </w:rPr>
  </w:style>
  <w:style w:type="paragraph" w:styleId="List">
    <w:name w:val="List"/>
    <w:basedOn w:val="BodyText"/>
    <w:uiPriority w:val="99"/>
    <w:rsid w:val="007C08AB"/>
    <w:rPr>
      <w:rFonts w:cs="Mangal"/>
    </w:rPr>
  </w:style>
  <w:style w:type="paragraph" w:styleId="Caption">
    <w:name w:val="caption"/>
    <w:basedOn w:val="Normal"/>
    <w:uiPriority w:val="99"/>
    <w:qFormat/>
    <w:rsid w:val="007C08A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706AC6"/>
    <w:pPr>
      <w:ind w:left="220" w:hanging="220"/>
    </w:pPr>
  </w:style>
  <w:style w:type="paragraph" w:styleId="IndexHeading">
    <w:name w:val="index heading"/>
    <w:basedOn w:val="Normal"/>
    <w:uiPriority w:val="99"/>
    <w:rsid w:val="007C08AB"/>
    <w:pPr>
      <w:suppressLineNumbers/>
    </w:pPr>
    <w:rPr>
      <w:rFonts w:cs="Mangal"/>
    </w:rPr>
  </w:style>
  <w:style w:type="paragraph" w:customStyle="1" w:styleId="western">
    <w:name w:val="western"/>
    <w:basedOn w:val="Normal"/>
    <w:uiPriority w:val="99"/>
    <w:rsid w:val="00706AC6"/>
    <w:pPr>
      <w:spacing w:beforeAutospacing="1" w:afterAutospacing="1" w:line="240" w:lineRule="auto"/>
    </w:pPr>
    <w:rPr>
      <w:rFonts w:eastAsia="Times New Roman" w:cs="Times New Roman"/>
      <w:sz w:val="28"/>
      <w:szCs w:val="28"/>
      <w:lang w:eastAsia="ru-RU"/>
    </w:rPr>
  </w:style>
  <w:style w:type="paragraph" w:styleId="NormalWeb">
    <w:name w:val="Normal (Web)"/>
    <w:basedOn w:val="Normal"/>
    <w:uiPriority w:val="99"/>
    <w:rsid w:val="00706AC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858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167</TotalTime>
  <Pages>31</Pages>
  <Words>1687</Words>
  <Characters>9617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ds_teremok</dc:creator>
  <cp:keywords/>
  <dc:description/>
  <cp:lastModifiedBy>User</cp:lastModifiedBy>
  <cp:revision>21</cp:revision>
  <cp:lastPrinted>2022-09-29T05:45:00Z</cp:lastPrinted>
  <dcterms:created xsi:type="dcterms:W3CDTF">2022-09-01T10:40:00Z</dcterms:created>
  <dcterms:modified xsi:type="dcterms:W3CDTF">2022-09-29T05:46:00Z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